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303DA3EE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Pr="00B0535A">
        <w:rPr>
          <w:lang w:val="en-GB"/>
        </w:rPr>
        <w:tab/>
      </w:r>
      <w:bookmarkStart w:id="1" w:name="Number"/>
      <w:r w:rsidRPr="002833E8">
        <w:rPr>
          <w:rStyle w:val="Strong"/>
          <w:rFonts w:asciiTheme="minorHAnsi" w:hAnsiTheme="minorHAnsi" w:cstheme="minorHAnsi"/>
          <w:b w:val="0"/>
          <w:lang w:val="en-GB"/>
        </w:rPr>
        <w:t>RF</w:t>
      </w:r>
      <w:r w:rsidR="006043EE" w:rsidRPr="002833E8">
        <w:rPr>
          <w:rStyle w:val="Strong"/>
          <w:rFonts w:asciiTheme="minorHAnsi" w:hAnsiTheme="minorHAnsi" w:cstheme="minorHAnsi"/>
          <w:b w:val="0"/>
          <w:lang w:val="en-GB"/>
        </w:rPr>
        <w:t>P</w:t>
      </w:r>
      <w:r w:rsidRPr="002833E8">
        <w:rPr>
          <w:rStyle w:val="Strong"/>
          <w:rFonts w:asciiTheme="minorHAnsi" w:hAnsiTheme="minorHAnsi" w:cstheme="minorHAnsi"/>
          <w:b w:val="0"/>
          <w:lang w:val="en-GB"/>
        </w:rPr>
        <w:t>-</w:t>
      </w:r>
      <w:bookmarkEnd w:id="1"/>
      <w:r w:rsidR="00200C3F">
        <w:rPr>
          <w:rStyle w:val="Strong"/>
          <w:rFonts w:asciiTheme="minorHAnsi" w:hAnsiTheme="minorHAnsi" w:cstheme="minorHAnsi"/>
          <w:b w:val="0"/>
          <w:lang w:val="en-GB"/>
        </w:rPr>
        <w:t>18-W002-21</w:t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B0535A" w:rsidRDefault="00C44890" w:rsidP="00C44890">
      <w:pPr>
        <w:pStyle w:val="Heading2"/>
      </w:pPr>
      <w:bookmarkStart w:id="2" w:name="_Toc419729571"/>
      <w:bookmarkStart w:id="3" w:name="_Toc11156577"/>
      <w:r w:rsidRPr="00B0535A">
        <w:lastRenderedPageBreak/>
        <w:t>Specification</w:t>
      </w:r>
      <w:bookmarkEnd w:id="2"/>
    </w:p>
    <w:p w14:paraId="3E6BBCE8" w14:textId="587395B7" w:rsidR="00C44890" w:rsidRDefault="00C44890" w:rsidP="00C44890">
      <w:pPr>
        <w:pStyle w:val="Heading3"/>
        <w:rPr>
          <w:lang w:val="en-GB"/>
        </w:rPr>
      </w:pPr>
      <w:bookmarkStart w:id="4" w:name="_Toc293504682"/>
      <w:bookmarkStart w:id="5" w:name="_Toc419729572"/>
      <w:bookmarkStart w:id="6" w:name="_Toc292659306"/>
      <w:r w:rsidRPr="00B0535A">
        <w:rPr>
          <w:lang w:val="en-GB"/>
        </w:rPr>
        <w:t>Background</w:t>
      </w:r>
      <w:bookmarkEnd w:id="4"/>
      <w:bookmarkEnd w:id="5"/>
    </w:p>
    <w:p w14:paraId="7E333A7D" w14:textId="77777777" w:rsidR="002833E8" w:rsidRDefault="002833E8" w:rsidP="002833E8">
      <w:pPr>
        <w:jc w:val="both"/>
        <w:rPr>
          <w:lang w:val="en-GB"/>
        </w:rPr>
      </w:pPr>
      <w:r>
        <w:rPr>
          <w:lang w:val="en-GB"/>
        </w:rPr>
        <w:t xml:space="preserve">The Tab-South Island VCO Factory is one of the approved EIF-funded project activities in the 2021 Annual Work Plan which forms part of </w:t>
      </w:r>
      <w:r w:rsidRPr="009B45AD">
        <w:rPr>
          <w:lang w:val="en-GB"/>
        </w:rPr>
        <w:t>Activity 2.1.1 (</w:t>
      </w:r>
      <w:r w:rsidRPr="009B45AD">
        <w:rPr>
          <w:iCs/>
        </w:rPr>
        <w:t>Construction of processing centre and procurement of equipment to facilitate value addition in selected outer islands</w:t>
      </w:r>
      <w:r w:rsidRPr="009B45AD">
        <w:rPr>
          <w:lang w:val="en-GB"/>
        </w:rPr>
        <w:t>).</w:t>
      </w:r>
      <w:r>
        <w:rPr>
          <w:lang w:val="en-GB"/>
        </w:rPr>
        <w:t xml:space="preserve">  This activity is expected to complete at end of 2021 after which it will be officially opened by the Honourable Minister of MCIC.</w:t>
      </w:r>
    </w:p>
    <w:p w14:paraId="0E57BB55" w14:textId="77777777" w:rsidR="002833E8" w:rsidRDefault="002833E8" w:rsidP="002833E8">
      <w:pPr>
        <w:jc w:val="both"/>
        <w:rPr>
          <w:lang w:val="en-GB"/>
        </w:rPr>
      </w:pPr>
      <w:r w:rsidRPr="00E538B5">
        <w:rPr>
          <w:lang w:val="en-GB"/>
        </w:rPr>
        <w:t xml:space="preserve">VCO stands for Virgin Coconut Oil and it is oil extracted from coconut cream.  Downstream products are by-products made from VCO, for example, </w:t>
      </w:r>
      <w:r>
        <w:rPr>
          <w:lang w:val="en-GB"/>
        </w:rPr>
        <w:t xml:space="preserve">pig feed, </w:t>
      </w:r>
      <w:r w:rsidRPr="00E538B5">
        <w:rPr>
          <w:lang w:val="en-GB"/>
        </w:rPr>
        <w:t>soap</w:t>
      </w:r>
      <w:r>
        <w:rPr>
          <w:lang w:val="en-GB"/>
        </w:rPr>
        <w:t>s</w:t>
      </w:r>
      <w:r w:rsidRPr="00E538B5">
        <w:rPr>
          <w:lang w:val="en-GB"/>
        </w:rPr>
        <w:t xml:space="preserve">, body lotion, </w:t>
      </w:r>
      <w:r>
        <w:rPr>
          <w:lang w:val="en-GB"/>
        </w:rPr>
        <w:t xml:space="preserve">scented oil / perfume, coconut vinegar, charcoal powder </w:t>
      </w:r>
      <w:r w:rsidRPr="00E538B5">
        <w:rPr>
          <w:lang w:val="en-GB"/>
        </w:rPr>
        <w:t>and so on.</w:t>
      </w:r>
      <w:r>
        <w:rPr>
          <w:lang w:val="en-GB"/>
        </w:rPr>
        <w:t xml:space="preserve">  </w:t>
      </w:r>
    </w:p>
    <w:p w14:paraId="56BA7156" w14:textId="77777777" w:rsidR="002833E8" w:rsidRDefault="002833E8" w:rsidP="002833E8">
      <w:pPr>
        <w:jc w:val="both"/>
        <w:rPr>
          <w:lang w:val="en-GB"/>
        </w:rPr>
      </w:pPr>
      <w:r>
        <w:rPr>
          <w:lang w:val="en-GB"/>
        </w:rPr>
        <w:t>The factory will be built on Tab-South Island and will be operated and managed by at least two female VCO champions who will be recruited soon and who will undergo a 1-month training attachment with the Butaritari Virgin Coconut Oil in Butaritari Island, Kiribati, sometime in July or August 2021.</w:t>
      </w:r>
    </w:p>
    <w:p w14:paraId="000280F4" w14:textId="1A2FB770" w:rsidR="00C44890" w:rsidRPr="00B0535A" w:rsidRDefault="002A4740" w:rsidP="00C44890">
      <w:pPr>
        <w:pStyle w:val="Heading3"/>
        <w:rPr>
          <w:rFonts w:cs="Calibri"/>
          <w:lang w:val="en-GB"/>
        </w:rPr>
      </w:pPr>
      <w:bookmarkStart w:id="7" w:name="_Toc312171709"/>
      <w:r w:rsidRPr="00B0535A">
        <w:rPr>
          <w:rFonts w:cs="Calibri"/>
          <w:lang w:val="en-GB"/>
        </w:rPr>
        <w:t>Requirements</w:t>
      </w:r>
    </w:p>
    <w:p w14:paraId="7B19B727" w14:textId="78142B1F" w:rsidR="00C44890" w:rsidRDefault="00C44890" w:rsidP="00C44890">
      <w:pPr>
        <w:rPr>
          <w:lang w:val="en-GB"/>
        </w:rPr>
      </w:pPr>
      <w:bookmarkStart w:id="8" w:name="_Toc308102003"/>
      <w:r w:rsidRPr="00B0535A">
        <w:rPr>
          <w:lang w:val="en-GB"/>
        </w:rPr>
        <w:t>All supporting documentation must be in English.</w:t>
      </w:r>
    </w:p>
    <w:p w14:paraId="5A9B06CC" w14:textId="63658E81" w:rsidR="002833E8" w:rsidRDefault="002833E8" w:rsidP="002833E8">
      <w:pPr>
        <w:jc w:val="both"/>
      </w:pPr>
      <w:r>
        <w:t>The following is a full list of required documents required for submission by tenderers:</w:t>
      </w:r>
    </w:p>
    <w:p w14:paraId="4A18E42C" w14:textId="600518F8" w:rsidR="00F2509B" w:rsidRPr="00F2509B" w:rsidRDefault="00F2509B" w:rsidP="00F2509B">
      <w:pPr>
        <w:pStyle w:val="ListParagraph"/>
        <w:numPr>
          <w:ilvl w:val="0"/>
          <w:numId w:val="17"/>
        </w:numPr>
        <w:ind w:leftChars="0"/>
        <w:rPr>
          <w:b/>
          <w:bCs/>
          <w:sz w:val="24"/>
          <w:szCs w:val="24"/>
        </w:rPr>
      </w:pPr>
      <w:r w:rsidRPr="00F2509B">
        <w:rPr>
          <w:sz w:val="24"/>
          <w:szCs w:val="24"/>
        </w:rPr>
        <w:t xml:space="preserve">Please refer to </w:t>
      </w:r>
      <w:r w:rsidRPr="00F2509B">
        <w:rPr>
          <w:b/>
          <w:bCs/>
          <w:sz w:val="24"/>
          <w:szCs w:val="24"/>
        </w:rPr>
        <w:t>“INSTRUCTIONS ON HOW TO SUBMIT A PROPOSAL for Works”</w:t>
      </w:r>
    </w:p>
    <w:p w14:paraId="65A62D34" w14:textId="3523B407" w:rsidR="00C44890" w:rsidRPr="00B0535A" w:rsidRDefault="00272E3F" w:rsidP="00C44890">
      <w:pPr>
        <w:pStyle w:val="Heading3"/>
        <w:rPr>
          <w:rFonts w:cs="Calibri"/>
          <w:lang w:val="en-GB"/>
        </w:rPr>
      </w:pPr>
      <w:bookmarkStart w:id="9" w:name="_Toc419729577"/>
      <w:bookmarkEnd w:id="8"/>
      <w:r w:rsidRPr="00B0535A">
        <w:rPr>
          <w:rFonts w:cs="Calibri"/>
          <w:lang w:val="en-GB"/>
        </w:rPr>
        <w:t>Related</w:t>
      </w:r>
      <w:r w:rsidR="00C44890" w:rsidRPr="00B0535A">
        <w:rPr>
          <w:rFonts w:cs="Calibri"/>
          <w:lang w:val="en-GB"/>
        </w:rPr>
        <w:t xml:space="preserve"> services</w:t>
      </w:r>
      <w:bookmarkEnd w:id="9"/>
    </w:p>
    <w:p w14:paraId="3BB6BEA5" w14:textId="77777777" w:rsidR="002833E8" w:rsidRPr="00C44890" w:rsidRDefault="002833E8" w:rsidP="002833E8">
      <w:pPr>
        <w:rPr>
          <w:lang w:val="en-GB"/>
        </w:rPr>
      </w:pPr>
      <w:r w:rsidRPr="00794397">
        <w:rPr>
          <w:b/>
          <w:i/>
          <w:lang w:val="en-GB"/>
        </w:rPr>
        <w:t>Supply and Build</w:t>
      </w:r>
      <w:r>
        <w:rPr>
          <w:lang w:val="en-GB"/>
        </w:rPr>
        <w:t xml:space="preserve"> – the tenderer may bid for </w:t>
      </w:r>
      <w:r w:rsidRPr="005E2A88">
        <w:rPr>
          <w:u w:val="single"/>
          <w:lang w:val="en-GB"/>
        </w:rPr>
        <w:t>both</w:t>
      </w:r>
      <w:r>
        <w:rPr>
          <w:lang w:val="en-GB"/>
        </w:rPr>
        <w:t xml:space="preserve"> supply of materials and build (construct) the Tab-South Island VCO Factory.</w:t>
      </w:r>
    </w:p>
    <w:p w14:paraId="3321152F" w14:textId="4F02A3EE" w:rsidR="00C44890" w:rsidRPr="00B0535A" w:rsidRDefault="00C44890" w:rsidP="00C44890">
      <w:pPr>
        <w:rPr>
          <w:lang w:val="en-GB"/>
        </w:rPr>
      </w:pPr>
    </w:p>
    <w:p w14:paraId="17367821" w14:textId="4FB41C45" w:rsidR="00C44890" w:rsidRPr="00B0535A" w:rsidRDefault="00272E3F" w:rsidP="00772E21">
      <w:pPr>
        <w:pStyle w:val="Heading3"/>
        <w:rPr>
          <w:lang w:val="en-GB"/>
        </w:rPr>
      </w:pPr>
      <w:bookmarkStart w:id="10" w:name="_Toc419729578"/>
      <w:r w:rsidRPr="00B0535A">
        <w:rPr>
          <w:lang w:val="en-GB"/>
        </w:rPr>
        <w:t>Project</w:t>
      </w:r>
      <w:r w:rsidR="00C44890" w:rsidRPr="00B0535A">
        <w:rPr>
          <w:lang w:val="en-GB"/>
        </w:rPr>
        <w:t xml:space="preserve"> Time</w:t>
      </w:r>
      <w:bookmarkEnd w:id="10"/>
      <w:r w:rsidRPr="00B0535A">
        <w:rPr>
          <w:lang w:val="en-GB"/>
        </w:rPr>
        <w:t xml:space="preserve"> &amp; Final Delivery</w:t>
      </w:r>
    </w:p>
    <w:p w14:paraId="0413B974" w14:textId="3B06D2C8" w:rsidR="002833E8" w:rsidRPr="00C44890" w:rsidRDefault="002833E8" w:rsidP="002833E8">
      <w:pPr>
        <w:tabs>
          <w:tab w:val="left" w:pos="5475"/>
        </w:tabs>
        <w:rPr>
          <w:lang w:val="en-GB"/>
        </w:rPr>
      </w:pPr>
      <w:r>
        <w:rPr>
          <w:lang w:val="en-GB"/>
        </w:rPr>
        <w:t xml:space="preserve">Procurement, delivery and construction work must complete before end of </w:t>
      </w:r>
      <w:r w:rsidR="005563A1">
        <w:rPr>
          <w:lang w:val="en-GB"/>
        </w:rPr>
        <w:t>December</w:t>
      </w:r>
      <w:r>
        <w:rPr>
          <w:lang w:val="en-GB"/>
        </w:rPr>
        <w:t xml:space="preserve"> 2021 or up to the scope of work offered by contractors.</w:t>
      </w:r>
    </w:p>
    <w:bookmarkEnd w:id="6"/>
    <w:bookmarkEnd w:id="7"/>
    <w:p w14:paraId="625DFCD7" w14:textId="332CC24C" w:rsidR="00C44890" w:rsidRPr="00B0535A" w:rsidRDefault="00C44890" w:rsidP="00C44890">
      <w:pPr>
        <w:pStyle w:val="Heading2"/>
      </w:pPr>
      <w:r w:rsidRPr="00B0535A">
        <w:t xml:space="preserve">Description of the </w:t>
      </w:r>
      <w:r w:rsidR="00272E3F" w:rsidRPr="00B0535A">
        <w:t>Works</w:t>
      </w:r>
      <w:bookmarkEnd w:id="3"/>
    </w:p>
    <w:tbl>
      <w:tblPr>
        <w:tblW w:w="10480" w:type="dxa"/>
        <w:tblLook w:val="04A0" w:firstRow="1" w:lastRow="0" w:firstColumn="1" w:lastColumn="0" w:noHBand="0" w:noVBand="1"/>
      </w:tblPr>
      <w:tblGrid>
        <w:gridCol w:w="718"/>
        <w:gridCol w:w="5509"/>
        <w:gridCol w:w="998"/>
        <w:gridCol w:w="703"/>
        <w:gridCol w:w="851"/>
        <w:gridCol w:w="850"/>
        <w:gridCol w:w="851"/>
      </w:tblGrid>
      <w:tr w:rsidR="004A4F3C" w:rsidRPr="004A4F3C" w14:paraId="2D3D3E3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8AA9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85F3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D00A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3F00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0EC43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Labour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8A429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Others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829F8D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Total</w:t>
            </w:r>
          </w:p>
        </w:tc>
      </w:tr>
      <w:tr w:rsidR="004A4F3C" w:rsidRPr="004A4F3C" w14:paraId="5DDD247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3DC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38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Preliminaries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38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BC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35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B2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5C8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C7614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CCB2F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A57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E911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51BF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26EE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8793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F3D53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14F70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0E1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DA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Site clearance including felling of trees, plants, levelling and filling.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7A4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72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0C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DA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20E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3273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55CF1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F66F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ECD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D178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F8FC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0E99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C118B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0ED5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30A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71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Erection of work shelter and storage of materials, tools and equipment.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645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C8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00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22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C25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D4C0AF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183CA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DB16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ECAC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A0CE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1A63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5BFD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0F98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41538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C16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5D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Provision of electricity and water on site, setting up toilet for workers.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B20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A6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04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2F6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C15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E8F7E1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EF4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6120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23CA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0E4A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425E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3C90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D8551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4037A2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AE6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2C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Acquiring of sand and gravel and recruiting of local workers.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2E2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DD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5B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71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571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6CB6BF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72FE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9722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078B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6DE5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04D5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7AFE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771E0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A3BCDC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2CE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96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Sorting construction proceedures with local authorities and paying loyalties.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751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65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41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BC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42A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524283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2C1C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E1EC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4477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B071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2CE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DC4D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996B1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B075D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4A2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C7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Site setting out.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443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87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84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30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462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9EAC5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A5D1F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7492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Preliminaries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3174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5FA5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49E9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8957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3E0E4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BF25E59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D0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00F8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062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F59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7F3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6D6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FCAC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A53761A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1A6F6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315C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A616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BCDE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BBDFF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8C1F3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B96269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618BBCD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97F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B4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Excavation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91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17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5B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9F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F69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6755D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D8CA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DE03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2D55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3417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6864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F559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7674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E75FE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BAA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40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of top soil and stockpiling on or near site for later re-use.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52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C2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36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50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DAD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B732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56065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3E1C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C561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47BB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02CF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DC09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070AD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0AFAC8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07E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7E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of soil for strip footing around main building perimeter.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28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13.54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AE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B8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42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6FE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DF7F69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79D73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200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102B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5849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0AD0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FA6C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610CF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6A5A2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136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6A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of soil for thickenings in floor slabs under internal walls.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009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7.49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81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25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75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A52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A8B5E3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104EA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A511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9045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BBF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1952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777B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CBEB0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B3AC7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42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71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for veranda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18E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0.37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E1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E5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59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F4A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9C904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ED434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3BBF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2FA7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29D9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821E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D682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5631E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E9DAB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3E9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4E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Backfilling sides of strip footings after completion of concrete works.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5E5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3.21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01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BA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75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364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DC6D9E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77D2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C512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5C1D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EEC3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D06F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424C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A76E1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76C075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513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3E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Levelling of site upon completion of all works.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D72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4C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35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5D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190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EBADB61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6280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E2DE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Excavation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724A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9754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8968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8C63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6C5D6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2799E2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F3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BD7F7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E60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CAA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1568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C45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A2FD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6E23D823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B4F23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BE17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9B67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E61D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FA882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458E6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C75615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7317E1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A40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3.0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C7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Concrete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4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BC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EA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2B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3C8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2221E8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4E3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78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Apply structural reinforced concrete to the following: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76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1D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B1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52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0CA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07FABB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F9F00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79B4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0F68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1C5B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F66A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6EB1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98DD0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07F377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93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63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5A0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C6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49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C2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812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72D239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7F20D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1D13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6F01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90DA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1D6A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166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E09C0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6AF8D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121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41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slab 1.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6DC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0E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59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CE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D11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0CE32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D8A99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EEF8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B197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0171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7ECC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6BCF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1FCF8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0AE80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A9F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45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verandah slab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A19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0.65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58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4B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94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8C0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F4FBE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73DA2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8548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4064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648F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E5FF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991A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2A982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24CF6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AB4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64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verandah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8C2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2.42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A4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26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B4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3EA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F4EE65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34D2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8C65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2F0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FE2E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5000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35CD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81B6D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7D6DD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CA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EB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pad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52F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0.32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4A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E3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38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B1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2E8DA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EB1C8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B16D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C5DC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AAC4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41FE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BE18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1CBD1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17C21A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39F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09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columns.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A8A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D2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20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85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800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F543A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24EDF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C93F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9F4C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3DAA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BAAD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A69D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F6BE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98316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490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C3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beam.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8D6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77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67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DC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77F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DE8A81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AC4E8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4D72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Concrete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2F64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3283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DED6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DF4E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E088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ED248BE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96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52F0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A5D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F260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CCE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011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2E7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DBA3529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3DA6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19D7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66D8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850E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99F40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33CC9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43DB0F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031DC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72D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4.0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48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Formwork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5C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4E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76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6B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305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D9742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8ECA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FB02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A862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CA0B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1C4A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59E9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B4D48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EAFA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B8E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8E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16mm thick formply formwork to sides of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90D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12.61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6B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49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8F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DA2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CFA76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9E6EE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122B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1D95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FFB1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3F81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6AF1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4C90B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FC8513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0A8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39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16mm thick formply formwork to sides of pad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4C9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21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CF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38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340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CE9FD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E0EF1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4046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E348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676C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CCE7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D8E4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8BC24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087AA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31E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33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16mm thick formply formwork to sides of columns.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56C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BB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E3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1C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B23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B9A95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678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565E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6A1A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9815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76C4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E07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371E7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DD42A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B98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65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16mm thick formply formwork to beam.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CAF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23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46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12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C7C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69A07A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53B6B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95A2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93C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C6B4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F4D4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88F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E2543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E89F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0F7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4A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strip footings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FE3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2C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48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03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B6A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CF108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3BC17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792B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80D5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9591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F318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0B39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3A22E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7C6C95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112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31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pad footings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2D4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E7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A0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3C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ACD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3AB0F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2685C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E679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CC76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E63A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69F8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7AAA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5F5D0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B1D9CB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3A2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50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column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1A1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28.26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45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A6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E4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565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A8DD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11FF2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758F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0914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6699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29FD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F833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FECAC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04B71C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D98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CB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beam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626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30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87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FE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FDD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ABF12A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57CB7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253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11F5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FFA6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9672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C1B8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8C222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B67E8A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8EB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EA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profile boards.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F5A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FD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13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5A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CF3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02564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542E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7C25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Formwork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A91F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3CB4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E493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F86D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7945E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8CB0B4D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3D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8768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4D9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652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9E6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8ED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FC6D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27D233B6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7D7EF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7D66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D918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9EDF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FC4D7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344BC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D4B2B8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389AA76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9A2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5.0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4C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Damp-proofing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C8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53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13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94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5AC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66674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1482E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EE3D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B33A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C98E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5D69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9D20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FAD9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0F2C7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57B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9D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200 microns damp-proof membrane in slabs.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ECF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87.36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50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B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41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52B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58A8A1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EEAB9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3AB8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Damp-proofing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C5A4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3C0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3B54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12AB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430D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DD9312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FA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4FC4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F64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01F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AB8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5BB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71F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173ABE8A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3F7AE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5A28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D0FF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E50B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FC47C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5A75C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265675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AF3FF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7B9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6.0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1A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Reinforcing Steel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83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C7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48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38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E0F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A3059E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BD9F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057D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AD38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54B1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19B8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CD08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1C914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E89258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29A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39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re-bars in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0F3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239.48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1C1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0C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05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B56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4C628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70ACF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A857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250B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446E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3D04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F441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871BC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D5D85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F6D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8F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D6 dia ties in strip footings @400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31C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146.25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7D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51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C5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B20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E67982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DA71B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49D5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AC1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F6A5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475D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D000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F9F54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D02E2E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544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29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 in floor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2B4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89.09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07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69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61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68A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9B4C7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C7014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898A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92BA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1C9D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D43C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25C3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6D38B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A216A0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8C0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CC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D16 dia re-bar in driveway pad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02D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DD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8F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D3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9F3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B399B5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EE0A2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852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0E5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BE1B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24B4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2422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5D3E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A8389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DFB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9F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D12 dia re-bars in driveway columns.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AB1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68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74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4D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877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7F2191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323C4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3FE4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3C91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A904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1F5F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AEBE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0CF9E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E5AC19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CE5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B0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D6 dia stirrups in driveway columns @200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71D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A9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87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72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9C7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2B80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C2B4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820E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7A90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0407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9B12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2BA1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0DE8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175A59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48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F2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D16 dia re-bar in driveway beam.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ED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24.50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0F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CC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D3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304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F12E4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5E9C7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A5A9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5C8C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7B2D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9B26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2633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79756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F3294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679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5F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D6 dia stirrups in driveway beam @200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5CC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21.85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5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91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E3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D2E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5C33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8187C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42CB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7502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F277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DEB5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DA47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F9FC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E2DC11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5EB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67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starter bars in strip footings and slab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66B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29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AF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CAC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AF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EB8EC0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5486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C59B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EC77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AEE5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94C8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EA63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F03C5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71FB24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290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AC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vertical bars in blockwork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4EF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192.40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6F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6C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DD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795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84C856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07319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692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84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761C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3425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9FB0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A4C32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BE8B5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84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C6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re-bars in bond beam block.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75E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136.40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BF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DE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F12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E4C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923C7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7B0C1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8B7D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4E62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1518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68C0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A1D7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CDD5E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51753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AD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7B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bars in lintels.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AC4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125.03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0B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4E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D6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80C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FB9E60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F0BE8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CA15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Reinforcing Steel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B58A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8CCB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6D54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5291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59A21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515C1E0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8C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BDEB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CA17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E5F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1F5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ABB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6F0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55FC3569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BB648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0D35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BF37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B1BC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8C30F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3F0C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8D09BF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3C13972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DF7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7.0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24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Blockwork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22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B5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06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68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338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CEEA9A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998DE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E4AF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374F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FACA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2CA7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34EF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8CD09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DC75F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5C5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5C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office building laid in stretcher bond.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3D1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32.14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6E9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C7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45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170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B13F5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A550E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1D8A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49EB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C99A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4078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6CFD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74FE2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D51A7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A33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D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office blockwork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1DC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32.14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EC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C8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9A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C7C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48A45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8664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BEDA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E3C2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BAB0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02CE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C29E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655CC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362CE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1F4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9C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production building laid in stretcher bond.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B74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64.51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C9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9C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BA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581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5C1D77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6530C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0CDE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CADF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FDF9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4AD9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7B69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18CE8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5A9AEB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C83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09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production blockwork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27D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64.51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48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E7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07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477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40352B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A058F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8164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F976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51D9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11B5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6BE9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1D99A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F738F8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6FD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E6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product building laid in stretcher bond.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099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E3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E3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31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7CB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C667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56D1D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BBFE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1556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D25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8139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872C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1B1DF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6F979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4D0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0D22" w14:textId="6D522FC9" w:rsidR="004A4F3C" w:rsidRPr="004A4F3C" w:rsidRDefault="001F5847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production</w:t>
            </w:r>
            <w:r w:rsidR="004A4F3C"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blockwork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AF2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A1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0F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56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6C9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A4996F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182F9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E667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Blockwork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1419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2A0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2D38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CA50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27E81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4C6282FC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4F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C9626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8E1C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A956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F9A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001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676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21B76E2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47D4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lastRenderedPageBreak/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BD07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C3B0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5021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2760F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C02CD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84FBA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 xml:space="preserve"> Total </w:t>
            </w:r>
          </w:p>
        </w:tc>
      </w:tr>
      <w:tr w:rsidR="004A4F3C" w:rsidRPr="004A4F3C" w14:paraId="01E449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3CB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8.0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DF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Door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9D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71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8D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B4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D33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8BF90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EBAF3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ACC4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094F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49BB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AF1F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6588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6437F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47E5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610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E0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150x50 timber pine in OP1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71E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25.89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92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A6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57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82D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58D09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41DC6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B075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9C01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F103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1B6F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8655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09230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4A653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088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C4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OP1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5DC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6B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42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FF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3EF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9F7806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1AA63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6813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CC8E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89FE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03BF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D763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7224D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DA480E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CD1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54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D1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641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B4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13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13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597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0B034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F1CEB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9366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BDA2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00F3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819B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4592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E2085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F6E185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5C3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C9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D2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767E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36.40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40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1C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DC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BD6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E81298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A80BA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D40E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33FF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D4FF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5E11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DA1C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C74F8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D50FD3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E02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31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dakua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B8E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17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18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EE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71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AFAC8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0F77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573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EDF3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98AF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9AE4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34C3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34380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0C8A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B0A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55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battens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307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87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12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53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E42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58E4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3476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A337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A77A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01BF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1B90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3F4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D81A3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F2931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122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A7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 thick exterior plywood panel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0A1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1.32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62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96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E1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C48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3E555D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014A9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978B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CAB9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4570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FA49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DEB8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36850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B7B5D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891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7C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dakua in D2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C3A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39.90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4A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0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02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83A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55BB3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C7749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162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B912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08FB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93B6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D4EB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C683F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26D4D2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3AF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1E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battens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B58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68.60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E4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37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3B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501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8BAE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35189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FD7A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44EC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4360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D32A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12E6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60FF0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2B5AC1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ACA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31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 thick exterior plywood panel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C32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6.93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BB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C5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3D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8CC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2FAA39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96C89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9B10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E6BD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F370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3BA7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FD9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66F9D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B5E63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0B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CF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pine door stop to all openings.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D5D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31.20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7B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B0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25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6F7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24950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4E0E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94A6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B27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5DD4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A922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9852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2A2F1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6A6D4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0CA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69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Butt hinges brass 100mm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0B9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63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53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19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8BB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92D5EC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F0321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BE4D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A7B4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C26B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AF8B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9594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B5D66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70BB5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A7D7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2C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Security entrance lockset 54mm.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9F8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65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8F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2D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ECE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59F4B3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CF87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8EB2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5F4F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821D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A492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9D6F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D955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588720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C29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0D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Pad bolt 100mm galvanized.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90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81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72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60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C80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095B1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8C5F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42FC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EE13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7585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9BCF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70CE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A474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75E5EE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F6B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AC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Pad bolt 150mm galvanized.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61D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D3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00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5A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128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37DC3B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6BAA0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6757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Door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57A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5041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F320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3656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79829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2A565B8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E2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8A5F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2A6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FE6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B4DD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5FA4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0BB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4CBBE3C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02BFF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8AF9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8E2D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7715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7BEDD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5F8B5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71AB0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2E4E0F0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D26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9.0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CC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Window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C0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10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9B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F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DB0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9EB91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A2C8A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F750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C9F0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42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0D58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14BD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6B638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F77016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498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6C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W1.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925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0B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93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EC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C833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DBD26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7CC6E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E725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89C4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4BFE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6823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26A7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E9A7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4C63A5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0F0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A0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W2.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D4A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44.14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B6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37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77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0F8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6FBF5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B8584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1E37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409E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17CD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308A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855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907B0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19FB1E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BC0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A5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3E0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11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BA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C7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D02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98DF4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78AC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8941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A3E6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C262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4CA8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F75C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7A1FD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F3429C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360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BF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W4.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08F7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10.77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A9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8B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79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195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AA89E2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3491E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CE7BF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76E1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BA1C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D3EF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8A8B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E11C4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D98B6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05E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35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W5.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C6E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72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2A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13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70E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DDEC8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C5E16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6632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A07D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0CF9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BA06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9AAE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D1878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50C4DF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555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5B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W6.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B70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6.78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C6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29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60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71F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AAB7E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18DD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7AB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AD30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2642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E316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F09A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E5DB9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BDEB88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F41D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8B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pine splash stops in windows.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083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53.30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DD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81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17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B2A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04CE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58D56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FF8E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D88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CD7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CBA2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33613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4250A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13E5B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34A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E9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frame 8-blade aluminium powdered.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20A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64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56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29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A3D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A8877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6020D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D92B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6E7E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E7F6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DCC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D9A7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9EDA3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97B72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4E0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36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frame 6-blade aluminium powdered.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9CD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82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9F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4A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9CA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78469C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D8983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537A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86AD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BC66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B00F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5BC5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BC033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86C7F2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AF1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17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glass 152mm x 610mm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0AB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318.00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D9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7C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14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AAE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92630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57FA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20A5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Window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7DFF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CC3D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6647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D3A6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B37B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55CBBD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F5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A0E4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15D4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15F6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AFC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82C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783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0924BD4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9EEE5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2B35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B93F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D413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F8EB2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62DCF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FC3AB5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19979C4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E89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10.0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F9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Carpentry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52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49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39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0E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91F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0C0D1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53B9C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0B84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EEAC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6461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0EFB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DDB9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23032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A6329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103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D3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150x50 top plate in blockwork.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9D5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82.85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62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51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CA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693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63EF9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F01D4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F22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F1D0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E099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6702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E0AA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7F08D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D00025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D58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C6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Supply and fix holding down M12x150 bolts in blockwork.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7F0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4A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EF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64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446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5A386B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66FDA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1DCA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Carpenter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DC71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ED62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F8C0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F7A3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F575D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3FBFD04A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5E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B88DB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F90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2F3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7C72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10D6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991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196EF9BF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A6902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F530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4868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E1D0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1B22B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10D30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77B8A2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5AC500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D2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11.0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09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Roof Framing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4D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B6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A6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16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CF1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F6E36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85E8B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3D90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E5AD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71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B119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3649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A7B5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E2D6F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9D0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72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trusses.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D21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246.47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4D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6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94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AA6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D6D8BE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5D78F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F5F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0C42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6F01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9FB2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944B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2B55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F5204A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2B7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2D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12mm thick exterior plywood gusset plates in trusses.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929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11.68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CA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39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7C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980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4F7D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89A06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DBAD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AAE4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00CF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26D3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169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E8C45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2D9FF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EB6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E5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75x50 timber pine in purlins.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8D7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162.40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76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10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FA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2E0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7BE660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5FCF9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AB47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EB2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5722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9FF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65DF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92D3E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29977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F84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9E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200x25 timber pine in boards.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4A2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44.31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DC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FF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C2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78D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28001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A3D38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F761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5AA1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ECD0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F4E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3C57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0FB8B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2F3C1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6E7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90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pine in truss braces.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522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F5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D8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7B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8C0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DAEFC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19F4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E8BE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ECFE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F575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BAA4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3AFA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2A2E1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B0786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FB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BD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25x1mm punched strap galvanized bracing in truss structure.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245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57.44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11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FB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BF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BFC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D603F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08033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6F98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984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C01D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41DD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E45B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E9FAD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BE0623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C15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55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25x1mm punched strap galvanized truss holding down.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D4B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28.80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4C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F3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DF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4F0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52C37E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2509B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F25F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Roof Framing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3D66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9242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0FCC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3774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8397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2036A211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AA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4599A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460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852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2AF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0A3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E0A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40EE6FC1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F424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29BA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E7F6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DD81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AFD77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E88E5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7A8C73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FCB225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077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12.0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58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Roof Covering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E7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59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D4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59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ED4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EEB48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F12F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A728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D98A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9E57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9ECF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9B61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7F88A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AA1681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3FE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AA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 gauge zincalume roof sheet in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F39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122.43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CD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60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D5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A8F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DEFD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232BB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512B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F433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7410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A013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1A2F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EA325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F9185F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33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34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 gauge zincalume ridge cap in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B5B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AB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2A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84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9F1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D63E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CE4E4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9E83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2FCF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3C5C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72A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0D49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8BA08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9A765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E8F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06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 gauge boxed gutter 150x100 in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DF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23.20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EA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47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E5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F3E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CD46DF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BB084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3869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427C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9E22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9C1E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49BE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50FDE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7389F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597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A4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 gauge zincalume roof sheet in gable of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3C5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2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CE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48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349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A47A7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81E17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B366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6B4A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0441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4A98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CDB7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AFAC6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E4F6E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1A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F6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200 microns sisalation roofing foil in entire roof and gables.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D57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129.60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F4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69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75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176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18A61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43713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5B51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48F1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5CC8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94CB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60BE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4671E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D2048F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4A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92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25x1mm punched strap galvanized in gutter strapping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BF6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EA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A5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15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F21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52258F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9B9B2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9CBB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Roof Covering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CC59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9C87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0AD8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2B9F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A2A8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12BC11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0F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4A09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21E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2EB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872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17D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AAA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7E9929F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9AF23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4AC2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0934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39D7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10588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2208D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BAF8D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5DF5C43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A5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13.0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FF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Ceiling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C8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3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9E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67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4D9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0845FE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747A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9C71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BBE7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051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2F32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ACB7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B024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0533BA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4F5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04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pine in noggings in ceiling @600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A7C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297.30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66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E4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A3F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D93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02035B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2459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9A8E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4932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2B9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241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810B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F9347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20B7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94E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28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5mm thick hardboard lining in ceiling fixed to noggings.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39F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81.81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70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38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D9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C15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38893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1FE24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37DE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61F3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B567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4036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7F08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17AEA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7242C0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EE6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E1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pine scotias in walls and ceiling.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3A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105.75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DE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39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25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4F8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4344A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BB0BE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C539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4431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3163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CDA5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45BD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E8AA7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09308F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429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84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70x20 timber pine battens in eaves soffits.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010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187.20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59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72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A2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961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198E0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CCD0E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7776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0150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75FA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280D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9997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9501A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98731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03E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5D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pine in gable soffits.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6FA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40.12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73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7F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D2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BD5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AE27D5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84432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10E4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0A43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BF2D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3B84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5DB6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72BEA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B80CF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65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FE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5mm thick hardboard lining in gable soffits.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747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11.96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52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90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42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A22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8A272B2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D68C5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D248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Ceiling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43D6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9288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80D1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02DF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F3D2A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2CEAC52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ED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1B73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E75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3CE6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972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29B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A2C2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74995CC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B56FF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9587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78C3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FD59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4F55E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9EEEC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A3C530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50D139B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88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14.0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3F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Tiling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0A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F8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32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00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A73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4A2EA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A046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C7E8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24F2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6AB0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FDA7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0506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4DF0E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67E98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3B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C8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300x300x1mm vinyl tiles in main building floor.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7A3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53.00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D5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B5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0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AFF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384D5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77667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A1DB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5EB3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0FC3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D619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9997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655F8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4ECAEA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BD8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62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300x300x6mm mosaic tiles in toilet block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FD0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2.89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01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DD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E9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AA0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BE33D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F49DC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567B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C2D5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7865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517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EA89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0A179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F75A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40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6D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300x300x6mm ceramic tiles in toilet walls up 1.8m high.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B50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10.64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EC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9B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D6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E44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B695D0F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4E746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D3CE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Tiling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ADE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82CF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4E00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85C6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F22F6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54AAA4BF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08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C173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33B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C722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254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5BB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D24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66312810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7F06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1748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380B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2DBA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528D7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0B1E9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EA0B44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759725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DBF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15.0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2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Painting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B2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80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7C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42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2A1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662DC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7D7FA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976E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6BAB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A84C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81F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F577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3EDD7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738CD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375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BD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alkyd undercoat to blockwall surfaces.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408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446.98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E8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B4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BC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743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DC840E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EFE5B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4D22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40EE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02FF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1F10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CD21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8B8D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66B20C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CA3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15.2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F7F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alkyd gloss white to blockwall surfaces.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CF4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439.67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74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36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40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790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127D03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D51A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6D5B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576D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1982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B0C4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7A54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BFA01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6EC06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90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15.3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97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door surfaces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E29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31.50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69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26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E4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1D9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42CE8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D926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95EF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01C6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19CC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CB25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C66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9D49A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77028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3C8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15.4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E4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to door surfaces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8F0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48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4F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17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D0F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2FBA8C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A7926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A7A8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E6A4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347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C08C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DD7F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06E4F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72EC49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E68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15.5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B0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gloss white to door surfaces.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119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A3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6F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F3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0E7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88EEE9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37DB7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EB80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BD16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2569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4760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55F6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2EA7B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A6B3E8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6A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15.6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35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window and door frames.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F43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65.96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84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5E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F2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315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33872F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49D0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C51F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A20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8D5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4A02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3E5A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11B66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59E64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B96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15.7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93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window and door frames.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9DA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131.92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34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F0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28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2E6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47EB7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E5006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4E11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EFA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18C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0C76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2989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B860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EB87B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62C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15.8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A7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blue to window and door frames.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B56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131.92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C7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F1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1B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6AD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F27B6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C21B7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3C5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DA88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C1A0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33CE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7F8C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731EA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66136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B05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15.9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6F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fascia and barge boards.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800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19.94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67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53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3B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582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1D305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0341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F168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30E3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9A7B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79EA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15F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93242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6CEFC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1D6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15.10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D1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fascia and barge boards.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FAB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39.88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3F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90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26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F18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68DF4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384F8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4F05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8DCA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16B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93CE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66C2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94057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AE1C13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84B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15.11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8B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brown to fascia and barge boards.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81A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39.88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05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1A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57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3B0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F6E58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BE760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C1FD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24EC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96FB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2C21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0C7F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B920C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3457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D06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15.12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8B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ceiling.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B0C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174.72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E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07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3B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ED9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8B602F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FBE73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E1CE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BC9E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0F16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CEAC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FE2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A945C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9BCF8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BA4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15.13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2B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white to ceiling.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E16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174.72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1A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7A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B8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1ED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4C49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94865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F23E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65C2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E27F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4F13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AA13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6B6E3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EF938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D85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15.14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DD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gables.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4ED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42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00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D6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94E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C70E1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FAC0A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BD01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00FE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324C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A601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847E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6E3FF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4E42C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24C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15.15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0F9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gables.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C63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D5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68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5C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C5C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255A4A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7EB5B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0E67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9541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F27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B9D3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70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9F6F6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7C3F8D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6FD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15.16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38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white to gables.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5BB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A5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91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15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57F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6AFE61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2E12B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90E2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Painting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54EB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E5FE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01E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8D7D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E031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59C5BA2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1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E476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6D3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C10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D7E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A98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DA0B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0B22AC76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74420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16AB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B603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A033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ED929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1E1FF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5BC7D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43B7E8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E38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16.0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FE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Electrical Services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A2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F1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49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54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473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98A0D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71A15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4745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3296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C236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9FA7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ED78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83440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17A6C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382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51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Run conduit pipes in blockwork for electrical cables to run for wall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3E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2B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EB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67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548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400AD9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489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54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mountings at designated locations.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1F2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92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6F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971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CCE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A7E6A3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105A4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6499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7314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D37F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DF49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1328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507E2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21868F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95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2C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switchboard at designated location. Ensure mounting is well earthed.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2D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B5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EC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1A3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437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5E533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7EC57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6A0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8927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E78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33F0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93C0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939C5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ADEA0B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A1D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2B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Carry out wiring of building from switchboard to locations as stated in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97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5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68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57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9D3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38EE34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E8C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A8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electrical plan. Wires clipped must be well lined inside ceiling.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90E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BC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83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EB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073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0431AB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B11C0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8C92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D968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7DD8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EFCC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95A8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A642D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F25FC1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BA9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55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Run mains from source to building. Connect to switchboard.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9C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D0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B0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B3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CFC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371C3E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44111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513F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01EE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25CD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48AC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0A67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840A7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20667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493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A9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all ceiling and wall mountings and connect as required.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257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5E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1D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09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5FA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86FAD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07EC9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0B9B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4E97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0684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1CB3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910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89287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601151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163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6D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Allow for testing.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B44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9B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94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1F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52A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A12876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91F7F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E230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Electrical Services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5CDE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E385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958B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23BB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1D882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4BFC438E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0F7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D8FB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4D56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771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2FF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715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2466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28C0DA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B88B0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B99F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1D28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A170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55FE1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00B89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AB6D16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7F2653C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59B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17.0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AF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Plumbing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0C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45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79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1D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310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5844D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69558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0230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FB06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2C55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8CB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D2B6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9A2BD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66B9A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4D4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B6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wc pan and toilet cistern in toilet block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ADE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4C2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AF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70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43E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BA6F7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EC556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94B9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9CDA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6EEF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DFFD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10A4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47586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E6F1B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6C3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A6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hand basin in toilet block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5CB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98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B8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21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8F5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8DE1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417E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A4EC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037C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C115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6B99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E3F3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3FA18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A60E10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340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0A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double basin stainless steel in location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ADD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8D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F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A3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A44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D63C1D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A57DF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DF58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5EC7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13A7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0752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F7C4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A370F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0FDD67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47F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BA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Carry out all pipings and item installations required to toilet block and to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D6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35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BB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72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DCC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73BCA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2A7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B0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main building.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C13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E8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BC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5A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A22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0B5A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19F0A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332B6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895E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02DC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46E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7DDA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D3115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491E56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7CE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17.5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54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Carry out pipings and installations for water tanks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2C3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E0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EF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71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F89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8AF2B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1B336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A8FE8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C75C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3833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27E7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DFBA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5F42D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CD7C1C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2E8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17.6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8E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Fix guttering and downpipes to water tank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1A0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78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62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43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20B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93FE1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324D2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C6C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6C65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8EBE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3089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2262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824B0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140D6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495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9D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Install water pump and connect to water source and toilet block and main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2D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95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94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CE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B67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B01644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82F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9A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building.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EAD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5C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45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E8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F69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37635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715F6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6590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7538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7ED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5212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90A2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DB85F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CF4AA0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F1C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10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Plumbing and drainage works in septic tank and soakaway pit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DE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FE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27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10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4D7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7FF69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2C589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5059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Plumbing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76FA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7AF2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B2E8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9183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37585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641756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9E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5AB2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21F7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69B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FFA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7A6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59E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5AF1755E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427D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C3A3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56E3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9AC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0E9B3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51A3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AAC9C3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12CFA25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885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18.0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43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Toilet Block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1A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97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87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F0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4D0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9610DF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941FA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9006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57BC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D5B8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19C3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7191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7F47C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69062A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5B6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7C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toilet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2E4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1.56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41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08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05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19C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B4EE4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257C6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217B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920E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3805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2CA9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5E6B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510E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913499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305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DC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toilet top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E0E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D6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80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3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640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C187D0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FB527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9872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6ACA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37A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14B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E430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3220B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F505E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A9F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8E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150mm thick block in toilet blockwork.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C8E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1A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D7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AA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F1F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64C5BE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F0020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8A86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4C6E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3477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EB96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0310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3AD31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C8C08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ED54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0A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blockwork cavities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129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C1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0B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14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873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2DB3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8FA4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9B6D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D513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67B4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9549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227C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B1135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4D999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C1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A5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dakua in D3 door.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5F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8E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DA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30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48A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B5A6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D6A6A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C3EA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06F8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7176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D13C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F8B1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C92C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9D903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C5E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A3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battens in D3 door.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FA7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12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A6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355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5A4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D4938A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5C0E5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9F3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48DA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FB09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9713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D44F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FF68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25CF6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74D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C2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 thick exterior plywood panel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435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0.83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9E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A6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22C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C39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0B67E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92DC9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265B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8AC6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DE1D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2433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C98F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29E11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C2534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F9F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5C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Butt hinges brass 100mm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05C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98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EA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71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67B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9A43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2AFD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3028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8B40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3742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02D3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21F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71C02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645538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BD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CC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Security entrance lockset 54mm.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D07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A3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B3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5A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137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B8AA4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A1A5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5142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746C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858F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E4FB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A04E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6E48B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0CE6D5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279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6B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frame 4-blade aluminium powdered.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BA9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F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0E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FC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BBD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720A5C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466B2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8A17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A344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75DF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191B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3C8E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9323B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0C819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200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8B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glass 152mm x 610mm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412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AA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53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EF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E7E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701BD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D5346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495C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6863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BEF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29D1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6839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761CF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13631D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D6C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87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D12 dia re-bars in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739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22.80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7E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38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39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FCD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FF157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24051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E4FF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3831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D4A2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6692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2025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F544C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1A4EA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34C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1D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 in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C06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4D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05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20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872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A5FD39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474E2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8E1B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D2A3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EA57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2649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E44E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EA1A5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9143D4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48B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5E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Supply and install polytank 1,000tr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E72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62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92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D1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D12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78D2F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7F2F8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4DF4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C4D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65EA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DCE2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E0A3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EF678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A8C5B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FDE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A5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starter bars in blockwork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78C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AC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E3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6E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8E7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E4C9EE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B501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FAE8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A5FA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911C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06B2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E991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E7875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F0ABB1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E4C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6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vertical bars in blockwork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C5E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28.65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93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7C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4A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6DE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B66D2D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B84C6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58E1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C013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CB82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4F3F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3F96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C8813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ED585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A4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61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re-bars in bond beam block.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D3B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E6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19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A1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9D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4CD09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61D6D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7BF7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E163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B8F3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6657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33D8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7167D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7F8131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F24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2D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re-bars in lintels.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272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E5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FF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9E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377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EC2F3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022CE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8287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Toilet Block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A04E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F87F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3C39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7229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6AD6A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26B2D077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03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30A3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91D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C60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093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0A1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44B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60CDDC30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F43BD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A8CC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C492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3D0E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57DD8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DA53B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AC98A5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3E3A09B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057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19.0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78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Tank Base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4B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BE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C1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6B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DBB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C6502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2D7D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7030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F5D2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8AAE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5829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4C36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4E691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1567A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1F3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25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3EE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4C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A4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93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CA5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FA9F9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358E1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98D2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E004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0EAE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46CD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3B78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880C4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2FF6CA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5D4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F7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CFF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34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DF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05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499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91B40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F92E4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71E0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B855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B21F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5DF1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F8CD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FF305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240525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B3B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B8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blockwork.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7B6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B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20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4D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EC1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4B3B3F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44FF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9C87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0A12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6A36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BE86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C1F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7C5A7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07D26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089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28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C2F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53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BA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CE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AE7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D211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1EEC5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5CBC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C351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12A8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C8B3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9975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74291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4B30CF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6B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B0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F82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EB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C1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B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A02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909051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042D1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4317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D97C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80E4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DBB9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75EB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6CF47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A2909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BAF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88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Supply and install polytank 5,000ltr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80D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A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01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1D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A47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B086487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90C3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9967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Tank Base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1CF1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6117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D8C3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DFE2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411D4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82888B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8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FCCEA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F3E4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453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7BE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A28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5C8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7FEC30E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11DC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35A2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A5B0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71FE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4F0D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D88EF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2F123F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DDC9BF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CC9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20.0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D6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Septic Tank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F5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9C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CD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5A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B35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34F03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85B6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B73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CDDB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5DF9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2D3D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9DC8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12923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79FFE6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6D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58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in septic tank.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890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3.53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13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ED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EF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7BD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DD126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EF4D4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733A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9B58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8C95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46A5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47CC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17E5D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1E30A7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22E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19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200mm thick block in blockwork.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1BD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33.34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C2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04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05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017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8E73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15142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2FA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3B4B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DBA4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3EC1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9EED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61C9B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A3B79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766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05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blockwork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DB5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33.34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4F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53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F8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81D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A815BC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C618B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AF9C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1C10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A132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0C8F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F767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5521F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4BAB1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C7D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83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 in slabs.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E5F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B5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A8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03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8D9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A789BF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38015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986D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A419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7CAB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B8E7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85E0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BFFAC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DCFBF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DE0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36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starter bars in blockwork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D81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D5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C5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8A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960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05EBEC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BB40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97B5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26AA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5A7F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E76D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7277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E528F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29F63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DDD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68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D16 dia re-bars in top slab @200 c-c both ways.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A9D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119.61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C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E2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534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CA7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D27B47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D839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2F78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342A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582B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7BCA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1F3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FBDBD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5FAE8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4C9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07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vertical bars in blockwork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7C0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22.56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46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19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F6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54B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179A1FF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AA9A6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F181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Septic Tank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0AE4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FAA4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87FD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180B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F86CD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B11919A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70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A5D1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24A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62F4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455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B0A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464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F99EF92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0B791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305C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856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DA4E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F9F7B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A2412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2ABB05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66750C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A3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21.0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3C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Fencing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2D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C7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1B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46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7A5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86FFAD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9367F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076D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FFD4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95D93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AA5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6E60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8A29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745DB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143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DF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pipe posts.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F5D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06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FA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E2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2BE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2F856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3C2E6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CD78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FD2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56D8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BC6F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FC59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5F4FF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CA44C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C07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4A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50mm dia galvanized pipe posts in fence.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DD1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84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87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25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933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4AD9C6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BDB2C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805B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3E5EF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CE3B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DD68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FD32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F7EF5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5801B8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04D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75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4.5mm dia straining wire in fence at 3 runs.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7C8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240.00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3B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68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AC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156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84E1D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ACD0D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D507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9243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24AB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D778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30EC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4FC92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3906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07D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A9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Barbed wire in fence at 1 run.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65A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80.00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F4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C9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4F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018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60131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AFC5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28F9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EAC8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E6C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3259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9039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BE940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FDA97D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F7B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A3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Chain-link wire in fence all around.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A05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0F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E9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99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87D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7E02CF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FEAE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7C17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8EB7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20BE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437F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7B8B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2A67B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EF1BF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DD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FD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PVC end cap 50mm in posts.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5D4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F7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F4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07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57B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5D43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10C4C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59B0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D2AC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2BCA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F503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9872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06CA7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4AB703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C4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99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Construct gate at front entrance.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0AB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AA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F5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BE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9B1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52198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FDADD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0347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EB57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7901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2FAD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3185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8CF85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F17E4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66D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B1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Construct gate at side entrance.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D6C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20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AB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CA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537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1DDF53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8548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2BC1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B1AE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7445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8CC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09C7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727E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F27E6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C0B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9A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Hang the gates in their locations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A45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59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96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37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0AF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EA6E83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E9313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1274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Fencing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FF06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AB88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A417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29FD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DCFB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1CA16F2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F2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0FBE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B8A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97B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43A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D9D3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B22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41EBE37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31AF8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2722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7500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984D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D4B53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382BD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1F58C9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2685554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23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22.0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49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Siteworks / Housekeeping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70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B0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F5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EF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D37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E23738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2458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6B02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5162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355F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AC9C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0DD8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F26CA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B4A6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CB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5B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Clean up inside and outside of house of all debris, off-cuts, etc and dispose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63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E9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4D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F2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CFE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7AFE43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AAD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F7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off well at designated areas, sites or spots.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1F2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19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3F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51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D0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087FDD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D418B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C5A1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D4E7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C815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DAF8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7BE2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2BC65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170EA5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EF0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DC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Level site well ready for future landscaping or planting of small trees and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7A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462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C8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70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FD1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47C3F6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76A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DD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flower plants.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88F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BC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31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87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173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6CCCA3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99BCF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F257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23C1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C880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EEEE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2D62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62E3C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02639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65B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27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Plant some small trees for shade or flower plants around fenced area to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5C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EB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9E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B1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473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91E2E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5D0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E8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make site look beautiful and presentable before opening session.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253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7F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A8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09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9D6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FDB63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BB1B8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CC3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3A4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89D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8E1C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D7AD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1FC6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30A88B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3F7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5A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Pack up all tools, machineries, equipment, etc and remove from site before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34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C2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43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B7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5BD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3E32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99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55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evicting the site.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8DC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4A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E5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A4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643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F2D28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228E4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B99A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6077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6DE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562A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9B4E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F10A0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012ED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EEB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B7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Hand over the building and site to the Council before leaving the premises.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B01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86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B5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D5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4FC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CE456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6F699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31A9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Siteworks / Housekeeping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456A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01F8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AE90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DE85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AA3C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</w:tbl>
    <w:p w14:paraId="06D3C1C1" w14:textId="77777777" w:rsidR="00C44890" w:rsidRPr="00B0535A" w:rsidRDefault="00C44890" w:rsidP="00C44890">
      <w:pPr>
        <w:rPr>
          <w:lang w:val="en-GB"/>
        </w:rPr>
      </w:pPr>
    </w:p>
    <w:p w14:paraId="04BCC1D7" w14:textId="77777777" w:rsidR="00C44890" w:rsidRPr="00B0535A" w:rsidRDefault="00C44890" w:rsidP="00772E21">
      <w:pPr>
        <w:rPr>
          <w:lang w:val="en-GB"/>
        </w:rPr>
      </w:pPr>
    </w:p>
    <w:p w14:paraId="24366288" w14:textId="7D1447C3" w:rsidR="00C44890" w:rsidRPr="00B0535A" w:rsidRDefault="00906A7D" w:rsidP="00C44890">
      <w:pPr>
        <w:pStyle w:val="Heading2"/>
      </w:pPr>
      <w:r>
        <w:t>T</w:t>
      </w:r>
      <w:r w:rsidR="00C44890" w:rsidRPr="00B0535A">
        <w:t>enderer’s References</w:t>
      </w:r>
    </w:p>
    <w:p w14:paraId="221D3063" w14:textId="47C9C00D" w:rsidR="00C44890" w:rsidRPr="00B0535A" w:rsidRDefault="00C44890" w:rsidP="00C44890">
      <w:pPr>
        <w:pStyle w:val="Heading3"/>
        <w:rPr>
          <w:rFonts w:cs="Calibri"/>
          <w:lang w:val="en-GB"/>
        </w:rPr>
      </w:pPr>
      <w:r w:rsidRPr="00B0535A">
        <w:rPr>
          <w:lang w:val="en-GB"/>
        </w:rPr>
        <w:t xml:space="preserve">Relevant </w:t>
      </w:r>
      <w:r w:rsidR="00772E21" w:rsidRPr="00B0535A">
        <w:rPr>
          <w:lang w:val="en-GB"/>
        </w:rPr>
        <w:t>similar deliveries</w:t>
      </w:r>
      <w:r w:rsidRPr="00B0535A">
        <w:rPr>
          <w:lang w:val="en-GB"/>
        </w:rPr>
        <w:t xml:space="preserve"> </w:t>
      </w:r>
      <w:r w:rsidR="00772E21" w:rsidRPr="00B0535A">
        <w:rPr>
          <w:lang w:val="en-GB"/>
        </w:rPr>
        <w:t>c</w:t>
      </w:r>
      <w:r w:rsidRPr="00B0535A">
        <w:rPr>
          <w:lang w:val="en-GB"/>
        </w:rPr>
        <w:t xml:space="preserve">arried </w:t>
      </w:r>
      <w:r w:rsidR="00772E21" w:rsidRPr="00B0535A">
        <w:rPr>
          <w:lang w:val="en-GB"/>
        </w:rPr>
        <w:t>o</w:t>
      </w:r>
      <w:r w:rsidRPr="00B0535A">
        <w:rPr>
          <w:lang w:val="en-GB"/>
        </w:rPr>
        <w:t xml:space="preserve">ut in the </w:t>
      </w:r>
      <w:r w:rsidR="00772E21" w:rsidRPr="00B0535A">
        <w:rPr>
          <w:lang w:val="en-GB"/>
        </w:rPr>
        <w:t>l</w:t>
      </w:r>
      <w:r w:rsidRPr="00B0535A">
        <w:rPr>
          <w:lang w:val="en-GB"/>
        </w:rPr>
        <w:t xml:space="preserve">ast </w:t>
      </w:r>
      <w:r w:rsidR="00772E21" w:rsidRPr="00B0535A">
        <w:rPr>
          <w:lang w:val="en-GB"/>
        </w:rPr>
        <w:t>f</w:t>
      </w:r>
      <w:r w:rsidRPr="00B0535A">
        <w:rPr>
          <w:lang w:val="en-GB"/>
        </w:rPr>
        <w:t xml:space="preserve">ive </w:t>
      </w:r>
      <w:r w:rsidR="00772E21" w:rsidRPr="00B0535A">
        <w:rPr>
          <w:lang w:val="en-GB"/>
        </w:rPr>
        <w:t>y</w:t>
      </w:r>
      <w:r w:rsidRPr="00B0535A">
        <w:rPr>
          <w:lang w:val="en-GB"/>
        </w:rPr>
        <w:t>ears</w:t>
      </w:r>
    </w:p>
    <w:p w14:paraId="31BD9F7B" w14:textId="2CD29228" w:rsidR="00C44890" w:rsidRPr="00B0535A" w:rsidRDefault="00772E21" w:rsidP="00C575E1">
      <w:pPr>
        <w:rPr>
          <w:lang w:val="en-GB"/>
        </w:rPr>
      </w:pPr>
      <w:r w:rsidRPr="00B0535A">
        <w:rPr>
          <w:lang w:val="en-GB"/>
        </w:rPr>
        <w:t>Please</w:t>
      </w:r>
      <w:r w:rsidR="00C44890" w:rsidRPr="00B0535A">
        <w:rPr>
          <w:lang w:val="en-GB"/>
        </w:rPr>
        <w:t xml:space="preserve">, provide information on each </w:t>
      </w:r>
      <w:r w:rsidRPr="00B0535A">
        <w:rPr>
          <w:lang w:val="en-GB"/>
        </w:rPr>
        <w:t>delivery</w:t>
      </w:r>
      <w:r w:rsidR="00C44890" w:rsidRPr="00B0535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B0535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B0535A" w:rsidRDefault="00272E3F" w:rsidP="00C575E1">
            <w:pPr>
              <w:rPr>
                <w:lang w:val="en-GB"/>
              </w:rPr>
            </w:pPr>
            <w:r w:rsidRPr="00B0535A">
              <w:rPr>
                <w:lang w:val="en-GB"/>
              </w:rPr>
              <w:t>Works</w:t>
            </w:r>
            <w:r w:rsidR="00772E21" w:rsidRPr="00B0535A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B0535A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Value</w:t>
            </w:r>
          </w:p>
        </w:tc>
      </w:tr>
      <w:tr w:rsidR="00772E21" w:rsidRPr="00B0535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B0535A" w:rsidRDefault="00C44890" w:rsidP="00772E21">
      <w:pPr>
        <w:rPr>
          <w:lang w:val="en-GB"/>
        </w:rPr>
      </w:pPr>
    </w:p>
    <w:sectPr w:rsidR="00C44890" w:rsidRPr="00B0535A" w:rsidSect="00D47CCE">
      <w:headerReference w:type="default" r:id="rId11"/>
      <w:footerReference w:type="default" r:id="rId12"/>
      <w:headerReference w:type="first" r:id="rId13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914E4" w14:textId="77777777" w:rsidR="00AD6779" w:rsidRDefault="00AD6779">
      <w:r>
        <w:separator/>
      </w:r>
    </w:p>
  </w:endnote>
  <w:endnote w:type="continuationSeparator" w:id="0">
    <w:p w14:paraId="497F10E3" w14:textId="77777777" w:rsidR="00AD6779" w:rsidRDefault="00AD6779">
      <w:r>
        <w:continuationSeparator/>
      </w:r>
    </w:p>
  </w:endnote>
  <w:endnote w:type="continuationNotice" w:id="1">
    <w:p w14:paraId="6236C88F" w14:textId="77777777" w:rsidR="00AD6779" w:rsidRDefault="00AD6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5408A876" w:rsidR="004A4F3C" w:rsidRDefault="004A4F3C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F5847" w:rsidRPr="001F5847">
      <w:rPr>
        <w:noProof/>
        <w:color w:val="17365D" w:themeColor="text2" w:themeShade="BF"/>
        <w:lang w:val="sv-SE"/>
      </w:rPr>
      <w:t>14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F5847" w:rsidRPr="001F5847">
      <w:rPr>
        <w:noProof/>
        <w:color w:val="17365D" w:themeColor="text2" w:themeShade="BF"/>
        <w:lang w:val="sv-SE"/>
      </w:rPr>
      <w:t>14</w:t>
    </w:r>
    <w:r>
      <w:rPr>
        <w:color w:val="17365D" w:themeColor="text2" w:themeShade="BF"/>
      </w:rPr>
      <w:fldChar w:fldCharType="end"/>
    </w:r>
  </w:p>
  <w:p w14:paraId="213B5D63" w14:textId="2CC74E83" w:rsidR="004A4F3C" w:rsidRDefault="004A4F3C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0133D">
      <w:rPr>
        <w:noProof/>
      </w:rPr>
      <w:t>2021-10-05</w:t>
    </w:r>
    <w:r>
      <w:fldChar w:fldCharType="end"/>
    </w:r>
  </w:p>
  <w:p w14:paraId="4C7E2131" w14:textId="77777777" w:rsidR="004A4F3C" w:rsidRDefault="004A4F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20B3E" w14:textId="77777777" w:rsidR="00AD6779" w:rsidRDefault="00AD6779">
      <w:r>
        <w:separator/>
      </w:r>
    </w:p>
  </w:footnote>
  <w:footnote w:type="continuationSeparator" w:id="0">
    <w:p w14:paraId="12F860AA" w14:textId="77777777" w:rsidR="00AD6779" w:rsidRDefault="00AD6779">
      <w:r>
        <w:continuationSeparator/>
      </w:r>
    </w:p>
  </w:footnote>
  <w:footnote w:type="continuationNotice" w:id="1">
    <w:p w14:paraId="07CD39BB" w14:textId="77777777" w:rsidR="00AD6779" w:rsidRDefault="00AD67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16A1" w14:textId="77777777" w:rsidR="004A4F3C" w:rsidRPr="00D47CCE" w:rsidRDefault="004A4F3C" w:rsidP="00D47C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5D669" w14:textId="23E8612D" w:rsidR="004A4F3C" w:rsidRPr="003E5941" w:rsidRDefault="004A4F3C" w:rsidP="003E5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64516"/>
    <w:multiLevelType w:val="hybridMultilevel"/>
    <w:tmpl w:val="A3C8C71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21493"/>
    <w:multiLevelType w:val="hybridMultilevel"/>
    <w:tmpl w:val="D3482E08"/>
    <w:lvl w:ilvl="0" w:tplc="B00E7AB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3"/>
  </w:num>
  <w:num w:numId="9">
    <w:abstractNumId w:val="0"/>
  </w:num>
  <w:num w:numId="10">
    <w:abstractNumId w:val="12"/>
  </w:num>
  <w:num w:numId="11">
    <w:abstractNumId w:val="2"/>
  </w:num>
  <w:num w:numId="12">
    <w:abstractNumId w:val="9"/>
  </w:num>
  <w:num w:numId="13">
    <w:abstractNumId w:val="14"/>
  </w:num>
  <w:num w:numId="14">
    <w:abstractNumId w:val="4"/>
  </w:num>
  <w:num w:numId="15">
    <w:abstractNumId w:val="8"/>
  </w:num>
  <w:num w:numId="16">
    <w:abstractNumId w:val="3"/>
  </w:num>
  <w:num w:numId="1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847"/>
    <w:rsid w:val="001F5F7F"/>
    <w:rsid w:val="001F61D2"/>
    <w:rsid w:val="001F71C5"/>
    <w:rsid w:val="00200167"/>
    <w:rsid w:val="0020091B"/>
    <w:rsid w:val="00200B3C"/>
    <w:rsid w:val="00200C3F"/>
    <w:rsid w:val="0020133D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33E8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4F3C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563A1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6428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128B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6A7D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779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57F3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509B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uiPriority w:val="99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sonormal0">
    <w:name w:val="msonormal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65">
    <w:name w:val="xl65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66">
    <w:name w:val="xl66"/>
    <w:basedOn w:val="Normal"/>
    <w:rsid w:val="004A4F3C"/>
    <w:pPr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67">
    <w:name w:val="xl67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68">
    <w:name w:val="xl68"/>
    <w:basedOn w:val="Normal"/>
    <w:rsid w:val="004A4F3C"/>
    <w:pP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69">
    <w:name w:val="xl69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0">
    <w:name w:val="xl70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71">
    <w:name w:val="xl71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72">
    <w:name w:val="xl72"/>
    <w:basedOn w:val="Normal"/>
    <w:rsid w:val="004A4F3C"/>
    <w:pPr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73">
    <w:name w:val="xl73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4">
    <w:name w:val="xl74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75">
    <w:name w:val="xl75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6">
    <w:name w:val="xl76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77">
    <w:name w:val="xl77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8">
    <w:name w:val="xl78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9">
    <w:name w:val="xl79"/>
    <w:basedOn w:val="Normal"/>
    <w:rsid w:val="004A4F3C"/>
    <w:pP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80">
    <w:name w:val="xl80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81">
    <w:name w:val="xl81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82">
    <w:name w:val="xl82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83">
    <w:name w:val="xl83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u w:val="single"/>
      <w:lang w:val="en-AU" w:eastAsia="en-AU"/>
    </w:rPr>
  </w:style>
  <w:style w:type="paragraph" w:customStyle="1" w:styleId="xl84">
    <w:name w:val="xl84"/>
    <w:basedOn w:val="Normal"/>
    <w:rsid w:val="004A4F3C"/>
    <w:pP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85">
    <w:name w:val="xl85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color w:val="FF0000"/>
      <w:lang w:val="en-AU" w:eastAsia="en-AU"/>
    </w:rPr>
  </w:style>
  <w:style w:type="paragraph" w:customStyle="1" w:styleId="xl86">
    <w:name w:val="xl86"/>
    <w:basedOn w:val="Normal"/>
    <w:rsid w:val="004A4F3C"/>
    <w:pPr>
      <w:spacing w:before="100" w:beforeAutospacing="1" w:after="100" w:afterAutospacing="1"/>
    </w:pPr>
    <w:rPr>
      <w:rFonts w:eastAsia="Times New Roman"/>
      <w:color w:val="FF0000"/>
      <w:lang w:val="en-AU" w:eastAsia="en-AU"/>
    </w:rPr>
  </w:style>
  <w:style w:type="paragraph" w:customStyle="1" w:styleId="xl87">
    <w:name w:val="xl87"/>
    <w:basedOn w:val="Normal"/>
    <w:rsid w:val="004A4F3C"/>
    <w:pPr>
      <w:spacing w:before="100" w:beforeAutospacing="1" w:after="100" w:afterAutospacing="1"/>
    </w:pPr>
    <w:rPr>
      <w:rFonts w:eastAsia="Times New Roman"/>
      <w:color w:val="FF0000"/>
      <w:u w:val="single"/>
      <w:lang w:val="en-AU" w:eastAsia="en-AU"/>
    </w:rPr>
  </w:style>
  <w:style w:type="paragraph" w:customStyle="1" w:styleId="xl88">
    <w:name w:val="xl88"/>
    <w:basedOn w:val="Normal"/>
    <w:rsid w:val="004A4F3C"/>
    <w:pPr>
      <w:spacing w:before="100" w:beforeAutospacing="1" w:after="100" w:afterAutospacing="1"/>
    </w:pPr>
    <w:rPr>
      <w:rFonts w:eastAsia="Times New Roman"/>
      <w:color w:val="FF0000"/>
      <w:lang w:val="en-AU" w:eastAsia="en-AU"/>
    </w:rPr>
  </w:style>
  <w:style w:type="paragraph" w:customStyle="1" w:styleId="xl89">
    <w:name w:val="xl89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u w:val="single"/>
      <w:lang w:val="en-AU" w:eastAsia="en-AU"/>
    </w:rPr>
  </w:style>
  <w:style w:type="paragraph" w:customStyle="1" w:styleId="xl90">
    <w:name w:val="xl90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91">
    <w:name w:val="xl91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92">
    <w:name w:val="xl92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3">
    <w:name w:val="xl93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4">
    <w:name w:val="xl94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5">
    <w:name w:val="xl95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96">
    <w:name w:val="xl96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7">
    <w:name w:val="xl97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8">
    <w:name w:val="xl98"/>
    <w:basedOn w:val="Normal"/>
    <w:rsid w:val="004A4F3C"/>
    <w:pPr>
      <w:spacing w:before="100" w:beforeAutospacing="1" w:after="100" w:afterAutospacing="1"/>
      <w:textAlignment w:val="center"/>
    </w:pPr>
    <w:rPr>
      <w:rFonts w:eastAsia="Times New Roman"/>
      <w:b/>
      <w:bCs/>
      <w:lang w:val="en-AU" w:eastAsia="en-AU"/>
    </w:rPr>
  </w:style>
  <w:style w:type="paragraph" w:customStyle="1" w:styleId="xl99">
    <w:name w:val="xl99"/>
    <w:basedOn w:val="Normal"/>
    <w:rsid w:val="004A4F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i/>
      <w:iCs/>
      <w:u w:val="single"/>
      <w:lang w:val="en-AU" w:eastAsia="en-AU"/>
    </w:rPr>
  </w:style>
  <w:style w:type="paragraph" w:customStyle="1" w:styleId="xl100">
    <w:name w:val="xl100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i/>
      <w:iCs/>
      <w:u w:val="single"/>
      <w:lang w:val="en-AU" w:eastAsia="en-AU"/>
    </w:rPr>
  </w:style>
  <w:style w:type="paragraph" w:customStyle="1" w:styleId="xl101">
    <w:name w:val="xl101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02">
    <w:name w:val="xl102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03">
    <w:name w:val="xl103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val="en-AU" w:eastAsia="en-AU"/>
    </w:rPr>
  </w:style>
  <w:style w:type="paragraph" w:customStyle="1" w:styleId="xl104">
    <w:name w:val="xl104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05">
    <w:name w:val="xl105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06">
    <w:name w:val="xl106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07">
    <w:name w:val="xl107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08">
    <w:name w:val="xl108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09">
    <w:name w:val="xl109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10">
    <w:name w:val="xl110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1">
    <w:name w:val="xl111"/>
    <w:basedOn w:val="Normal"/>
    <w:rsid w:val="004A4F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12">
    <w:name w:val="xl112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3">
    <w:name w:val="xl113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4">
    <w:name w:val="xl114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5">
    <w:name w:val="xl115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6">
    <w:name w:val="xl116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7">
    <w:name w:val="xl117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18">
    <w:name w:val="xl118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19">
    <w:name w:val="xl119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20">
    <w:name w:val="xl120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121">
    <w:name w:val="xl121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2">
    <w:name w:val="xl122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3">
    <w:name w:val="xl123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4">
    <w:name w:val="xl124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5">
    <w:name w:val="xl125"/>
    <w:basedOn w:val="Normal"/>
    <w:rsid w:val="004A4F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i/>
      <w:iCs/>
      <w:lang w:val="en-AU" w:eastAsia="en-AU"/>
    </w:rPr>
  </w:style>
  <w:style w:type="paragraph" w:customStyle="1" w:styleId="xl126">
    <w:name w:val="xl126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i/>
      <w:iCs/>
      <w:lang w:val="en-AU" w:eastAsia="en-AU"/>
    </w:rPr>
  </w:style>
  <w:style w:type="paragraph" w:customStyle="1" w:styleId="xl127">
    <w:name w:val="xl127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lang w:val="en-AU" w:eastAsia="en-AU"/>
    </w:rPr>
  </w:style>
  <w:style w:type="paragraph" w:customStyle="1" w:styleId="xl128">
    <w:name w:val="xl128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lang w:val="en-AU" w:eastAsia="en-AU"/>
    </w:rPr>
  </w:style>
  <w:style w:type="paragraph" w:customStyle="1" w:styleId="xl129">
    <w:name w:val="xl129"/>
    <w:basedOn w:val="Normal"/>
    <w:rsid w:val="004A4F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30">
    <w:name w:val="xl130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i/>
      <w:iCs/>
      <w:u w:val="single"/>
      <w:lang w:val="en-AU" w:eastAsia="en-AU"/>
    </w:rPr>
  </w:style>
  <w:style w:type="paragraph" w:customStyle="1" w:styleId="xl131">
    <w:name w:val="xl131"/>
    <w:basedOn w:val="Normal"/>
    <w:rsid w:val="004A4F3C"/>
    <w:pP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32">
    <w:name w:val="xl132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33">
    <w:name w:val="xl133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b/>
      <w:bCs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581A0-2062-49DF-A332-B862F7DB7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0</TotalTime>
  <Pages>6</Pages>
  <Words>3044</Words>
  <Characters>17356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20360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DS</cp:lastModifiedBy>
  <cp:revision>2</cp:revision>
  <cp:lastPrinted>2021-09-20T23:36:00Z</cp:lastPrinted>
  <dcterms:created xsi:type="dcterms:W3CDTF">2021-10-05T05:27:00Z</dcterms:created>
  <dcterms:modified xsi:type="dcterms:W3CDTF">2021-10-05T05:27:00Z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